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080-26-00623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BLB NRW BB / AC / NATO Flugplatz Nörvenich / Neubau Sanitätsversorgungszentrum / Trockenbauarbeiten, Innentüren / 080-26-00623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Trockenbauarbeiten, Innentüren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